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17636282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773E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2E0F" w:rsidRPr="009D2E0F">
        <w:rPr>
          <w:b/>
          <w:i/>
          <w:noProof/>
          <w:sz w:val="28"/>
        </w:rPr>
        <w:t>S5-245750</w:t>
      </w:r>
    </w:p>
    <w:p w14:paraId="7CB45193" w14:textId="14446B5A" w:rsidR="001E41F3" w:rsidRPr="005D6EAF" w:rsidRDefault="005773E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F1C0F">
        <w:rPr>
          <w:b/>
          <w:noProof/>
          <w:sz w:val="24"/>
        </w:rPr>
        <w:t xml:space="preserve">, </w:t>
      </w:r>
      <w:r w:rsidR="001C5E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7B6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50D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24F2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74B0" w:rsidRPr="006674B0">
                <w:rPr>
                  <w:b/>
                  <w:noProof/>
                  <w:sz w:val="28"/>
                </w:rPr>
                <w:t>0116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D1938" w:rsidR="001E41F3" w:rsidRPr="00410371" w:rsidRDefault="004417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CBA8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7FCD">
                <w:rPr>
                  <w:b/>
                  <w:noProof/>
                  <w:sz w:val="28"/>
                </w:rPr>
                <w:t>1</w:t>
              </w:r>
              <w:r w:rsidR="00EE51D6">
                <w:rPr>
                  <w:b/>
                  <w:noProof/>
                  <w:sz w:val="28"/>
                </w:rPr>
                <w:t>7</w:t>
              </w:r>
              <w:r w:rsidR="00797FCD">
                <w:rPr>
                  <w:b/>
                  <w:noProof/>
                  <w:sz w:val="28"/>
                </w:rPr>
                <w:t>.</w:t>
              </w:r>
              <w:r w:rsidR="007B7D4B">
                <w:rPr>
                  <w:b/>
                  <w:noProof/>
                  <w:sz w:val="28"/>
                </w:rPr>
                <w:t>9</w:t>
              </w:r>
              <w:r w:rsidR="00797F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EA3A2" w:rsidR="00F25D98" w:rsidRDefault="00797F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832D3" w:rsidR="00F25D98" w:rsidRDefault="00797F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461F8" w:rsidR="001E41F3" w:rsidRDefault="00B73D36">
            <w:pPr>
              <w:pStyle w:val="CRCoverPage"/>
              <w:spacing w:after="0"/>
              <w:ind w:left="100"/>
              <w:rPr>
                <w:noProof/>
              </w:rPr>
            </w:pPr>
            <w:r w:rsidRPr="00B73D36">
              <w:t xml:space="preserve">Rel-17 CR TS 28.104 Correct error in attribute properties of </w:t>
            </w:r>
            <w:proofErr w:type="spellStart"/>
            <w:r w:rsidRPr="00B73D36">
              <w:t>analyticsScope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8AC040" w:rsidR="001E41F3" w:rsidRDefault="004B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1C6C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242D2" w:rsidR="001E41F3" w:rsidRDefault="00A5621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530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773EF">
              <w:t>09</w:t>
            </w:r>
            <w:r w:rsidR="00AE5DD8">
              <w:t>-</w:t>
            </w:r>
            <w:r w:rsidR="00D3240E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8BD87" w:rsidR="001E41F3" w:rsidRDefault="001C5E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26B6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2F0F">
              <w:t>1</w:t>
            </w:r>
            <w:r w:rsidR="001C5E1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F9C65A" w:rsidR="00937E5D" w:rsidRPr="002C5A23" w:rsidRDefault="005C1F75" w:rsidP="001F3DB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2C5A23">
              <w:rPr>
                <w:rFonts w:ascii="Times New Roman" w:hAnsi="Times New Roman"/>
                <w:noProof/>
              </w:rPr>
              <w:t xml:space="preserve">An </w:t>
            </w:r>
            <w:r w:rsidRPr="005D7E91">
              <w:rPr>
                <w:rFonts w:ascii="Courier New" w:hAnsi="Courier New" w:cs="Courier New"/>
                <w:noProof/>
              </w:rPr>
              <w:t>MDARequest</w:t>
            </w:r>
            <w:r w:rsidRPr="002C5A23">
              <w:rPr>
                <w:rFonts w:ascii="Times New Roman" w:hAnsi="Times New Roman"/>
                <w:noProof/>
              </w:rPr>
              <w:t xml:space="preserve"> </w:t>
            </w:r>
            <w:r w:rsidR="005F64D2" w:rsidRPr="002C5A23">
              <w:rPr>
                <w:rFonts w:ascii="Times New Roman" w:hAnsi="Times New Roman"/>
                <w:noProof/>
              </w:rPr>
              <w:t xml:space="preserve">contains the mandatory attribute </w:t>
            </w:r>
            <w:r w:rsidR="005F64D2" w:rsidRPr="005D7E91">
              <w:rPr>
                <w:rFonts w:ascii="Courier New" w:hAnsi="Courier New" w:cs="Courier New"/>
                <w:noProof/>
              </w:rPr>
              <w:t>analytics</w:t>
            </w:r>
            <w:r w:rsidR="002C5A23" w:rsidRPr="005D7E91">
              <w:rPr>
                <w:rFonts w:ascii="Courier New" w:hAnsi="Courier New" w:cs="Courier New"/>
                <w:noProof/>
              </w:rPr>
              <w:t>Scope</w:t>
            </w:r>
            <w:r w:rsidR="00EF718E">
              <w:rPr>
                <w:rFonts w:ascii="Times New Roman" w:hAnsi="Times New Roman"/>
                <w:noProof/>
              </w:rPr>
              <w:t xml:space="preserve">. The definition of </w:t>
            </w:r>
            <w:r w:rsidR="00EF718E" w:rsidRPr="005D7E91">
              <w:rPr>
                <w:rFonts w:ascii="Courier New" w:hAnsi="Courier New" w:cs="Courier New"/>
                <w:noProof/>
              </w:rPr>
              <w:t>analyticsScope</w:t>
            </w:r>
            <w:r w:rsidR="00EF718E">
              <w:rPr>
                <w:rFonts w:ascii="Times New Roman" w:hAnsi="Times New Roman"/>
                <w:noProof/>
              </w:rPr>
              <w:t xml:space="preserve"> can be found in </w:t>
            </w:r>
            <w:r w:rsidR="00813E21">
              <w:rPr>
                <w:rFonts w:ascii="Times New Roman" w:hAnsi="Times New Roman"/>
                <w:noProof/>
              </w:rPr>
              <w:t>the attribute properties table in 9.5.1.</w:t>
            </w:r>
            <w:r w:rsidR="00E37CAA">
              <w:rPr>
                <w:rFonts w:ascii="Times New Roman" w:hAnsi="Times New Roman"/>
                <w:noProof/>
              </w:rPr>
              <w:t xml:space="preserve"> </w:t>
            </w:r>
            <w:r w:rsidR="00563F19">
              <w:rPr>
                <w:rFonts w:ascii="Times New Roman" w:hAnsi="Times New Roman"/>
                <w:noProof/>
              </w:rPr>
              <w:t xml:space="preserve">This attribute </w:t>
            </w:r>
            <w:r w:rsidR="00E37CAA">
              <w:rPr>
                <w:rFonts w:ascii="Times New Roman" w:hAnsi="Times New Roman"/>
                <w:noProof/>
              </w:rPr>
              <w:t xml:space="preserve">It is an instance of the </w:t>
            </w:r>
            <w:r w:rsidR="00E37CAA" w:rsidRPr="005D7E91">
              <w:rPr>
                <w:rFonts w:ascii="Courier New" w:hAnsi="Courier New" w:cs="Courier New"/>
                <w:noProof/>
              </w:rPr>
              <w:t>AnalyticsScopeType</w:t>
            </w:r>
            <w:r w:rsidR="001153A6">
              <w:rPr>
                <w:rFonts w:ascii="Times New Roman" w:hAnsi="Times New Roman"/>
                <w:noProof/>
              </w:rPr>
              <w:t xml:space="preserve">. As the </w:t>
            </w:r>
            <w:r w:rsidR="001153A6" w:rsidRPr="005D7E91">
              <w:rPr>
                <w:rFonts w:ascii="Courier New" w:hAnsi="Courier New" w:cs="Courier New"/>
                <w:noProof/>
              </w:rPr>
              <w:t>MDARequest</w:t>
            </w:r>
            <w:r w:rsidR="001153A6">
              <w:rPr>
                <w:rFonts w:ascii="Times New Roman" w:hAnsi="Times New Roman"/>
                <w:noProof/>
              </w:rPr>
              <w:t xml:space="preserve"> </w:t>
            </w:r>
            <w:r w:rsidR="00C42655">
              <w:rPr>
                <w:rFonts w:ascii="Times New Roman" w:hAnsi="Times New Roman"/>
                <w:noProof/>
              </w:rPr>
              <w:t xml:space="preserve">has to include </w:t>
            </w:r>
            <w:r w:rsidR="00C42655" w:rsidRPr="005D7E91">
              <w:rPr>
                <w:rFonts w:ascii="Courier New" w:hAnsi="Courier New" w:cs="Courier New"/>
                <w:noProof/>
              </w:rPr>
              <w:t xml:space="preserve">analyticsScope </w:t>
            </w:r>
            <w:r w:rsidR="00C42655">
              <w:rPr>
                <w:rFonts w:ascii="Times New Roman" w:hAnsi="Times New Roman"/>
                <w:noProof/>
              </w:rPr>
              <w:t xml:space="preserve">attribute </w:t>
            </w:r>
            <w:r w:rsidR="008E0ACA">
              <w:rPr>
                <w:rFonts w:ascii="Times New Roman" w:hAnsi="Times New Roman"/>
                <w:noProof/>
              </w:rPr>
              <w:t>the multiplici</w:t>
            </w:r>
            <w:r w:rsidR="00036149">
              <w:rPr>
                <w:rFonts w:ascii="Times New Roman" w:hAnsi="Times New Roman"/>
                <w:noProof/>
              </w:rPr>
              <w:t>t</w:t>
            </w:r>
            <w:r w:rsidR="008E0ACA">
              <w:rPr>
                <w:rFonts w:ascii="Times New Roman" w:hAnsi="Times New Roman"/>
                <w:noProof/>
              </w:rPr>
              <w:t xml:space="preserve">y </w:t>
            </w:r>
            <w:r w:rsidR="00036149">
              <w:rPr>
                <w:rFonts w:ascii="Times New Roman" w:hAnsi="Times New Roman"/>
                <w:noProof/>
              </w:rPr>
              <w:t xml:space="preserve">of </w:t>
            </w:r>
            <w:r w:rsidR="00036149" w:rsidRPr="005D7E91">
              <w:rPr>
                <w:rFonts w:ascii="Courier New" w:hAnsi="Courier New" w:cs="Courier New"/>
                <w:noProof/>
              </w:rPr>
              <w:t>analyticsScope</w:t>
            </w:r>
            <w:r w:rsidR="00036149">
              <w:rPr>
                <w:rFonts w:ascii="Times New Roman" w:hAnsi="Times New Roman"/>
                <w:noProof/>
              </w:rPr>
              <w:t xml:space="preserve"> </w:t>
            </w:r>
            <w:r w:rsidR="008E0ACA">
              <w:rPr>
                <w:rFonts w:ascii="Times New Roman" w:hAnsi="Times New Roman"/>
                <w:noProof/>
              </w:rPr>
              <w:t xml:space="preserve">can only be 1 and not 0..1 as it is </w:t>
            </w:r>
            <w:r w:rsidR="00AF2CD9">
              <w:rPr>
                <w:rFonts w:ascii="Times New Roman" w:hAnsi="Times New Roman"/>
                <w:noProof/>
              </w:rPr>
              <w:t xml:space="preserve">currently </w:t>
            </w:r>
            <w:r w:rsidR="008E0ACA">
              <w:rPr>
                <w:rFonts w:ascii="Times New Roman" w:hAnsi="Times New Roman"/>
                <w:noProof/>
              </w:rPr>
              <w:t xml:space="preserve">specified in </w:t>
            </w:r>
            <w:r w:rsidR="00077BBE">
              <w:rPr>
                <w:rFonts w:ascii="Times New Roman" w:hAnsi="Times New Roman"/>
                <w:noProof/>
              </w:rPr>
              <w:t>9.5.1.</w:t>
            </w:r>
            <w:r w:rsidR="00EF718E"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DE922" w:rsidR="00C05DDB" w:rsidRPr="0098253A" w:rsidRDefault="006A3382" w:rsidP="001F3DB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AF2CD9">
              <w:rPr>
                <w:rFonts w:ascii="Courier New" w:hAnsi="Courier New" w:cs="Courier New"/>
                <w:noProof/>
              </w:rPr>
              <w:t>analyticsScope</w:t>
            </w:r>
            <w:r w:rsidRPr="0098253A">
              <w:rPr>
                <w:rFonts w:ascii="Times New Roman" w:hAnsi="Times New Roman"/>
                <w:noProof/>
              </w:rPr>
              <w:t xml:space="preserve"> </w:t>
            </w:r>
            <w:r w:rsidR="00FD487A">
              <w:rPr>
                <w:rFonts w:ascii="Times New Roman" w:hAnsi="Times New Roman"/>
                <w:noProof/>
              </w:rPr>
              <w:t xml:space="preserve">property for </w:t>
            </w:r>
            <w:r w:rsidR="00C05DDB" w:rsidRPr="001A2E30">
              <w:rPr>
                <w:rFonts w:ascii="Courier New" w:hAnsi="Courier New" w:cs="Courier New"/>
                <w:noProof/>
              </w:rPr>
              <w:t>multiplicity</w:t>
            </w:r>
            <w:r w:rsidR="00C05DDB" w:rsidRPr="0098253A">
              <w:rPr>
                <w:rFonts w:ascii="Times New Roman" w:hAnsi="Times New Roman"/>
                <w:noProof/>
              </w:rPr>
              <w:t xml:space="preserve"> is changed from 0..1 to 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253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BDEA" w:rsidR="001E41F3" w:rsidRPr="0098253A" w:rsidRDefault="0098253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8253A">
              <w:rPr>
                <w:rFonts w:ascii="Times New Roman" w:hAnsi="Times New Roman"/>
                <w:noProof/>
              </w:rPr>
              <w:t xml:space="preserve">Error in specification potentially leading to interoperability problems.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D355D" w:rsidR="001E41F3" w:rsidRDefault="0021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  <w:r w:rsidR="007100B2">
              <w:rPr>
                <w:noProof/>
              </w:rPr>
              <w:t xml:space="preserve"> </w:t>
            </w:r>
            <w:r w:rsidR="007100B2" w:rsidRPr="007100B2">
              <w:rPr>
                <w:noProof/>
              </w:rPr>
              <w:t>Table 9.5.1-1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9C97B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35398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AB4E1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7C6D57" w:rsidR="001E41F3" w:rsidRDefault="00570E80">
            <w:pPr>
              <w:pStyle w:val="CRCoverPage"/>
              <w:spacing w:after="0"/>
              <w:ind w:left="100"/>
              <w:rPr>
                <w:noProof/>
              </w:rPr>
            </w:pPr>
            <w:r w:rsidRPr="00563F19">
              <w:rPr>
                <w:noProof/>
              </w:rPr>
              <w:t xml:space="preserve">No impact on stage 3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A9917" w:rsidR="008863B9" w:rsidRDefault="0065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S5-244266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3BD71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70F" w14:paraId="6CC28B3A" w14:textId="77777777" w:rsidTr="000749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D5EBC4" w14:textId="77777777" w:rsidR="006E170F" w:rsidRDefault="006E170F" w:rsidP="00074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397A3162" w14:textId="77777777" w:rsidR="00DA7184" w:rsidRDefault="00DA7184" w:rsidP="00DA7184">
      <w:pPr>
        <w:pStyle w:val="Heading2"/>
      </w:pPr>
      <w:bookmarkStart w:id="2" w:name="_Toc105573073"/>
      <w:bookmarkStart w:id="3" w:name="_Toc163047339"/>
      <w:bookmarkEnd w:id="1"/>
      <w:r>
        <w:lastRenderedPageBreak/>
        <w:t>9.5</w:t>
      </w:r>
      <w:r>
        <w:tab/>
        <w:t>Attribute definitions</w:t>
      </w:r>
      <w:bookmarkEnd w:id="2"/>
      <w:bookmarkEnd w:id="3"/>
    </w:p>
    <w:p w14:paraId="1FC542BD" w14:textId="77777777" w:rsidR="00DA7184" w:rsidRDefault="00DA7184" w:rsidP="00DA7184">
      <w:pPr>
        <w:pStyle w:val="Heading3"/>
      </w:pPr>
      <w:bookmarkStart w:id="4" w:name="_Toc105573074"/>
      <w:bookmarkStart w:id="5" w:name="_Toc163047340"/>
      <w:r>
        <w:t>9.5.1</w:t>
      </w:r>
      <w:r>
        <w:tab/>
        <w:t>Attribute properties</w:t>
      </w:r>
      <w:bookmarkEnd w:id="4"/>
      <w:bookmarkEnd w:id="5"/>
    </w:p>
    <w:p w14:paraId="78007181" w14:textId="77777777" w:rsidR="00752196" w:rsidRPr="00BC0026" w:rsidRDefault="00752196" w:rsidP="00752196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752196" w:rsidRPr="00BC0026" w14:paraId="3C4735F3" w14:textId="77777777" w:rsidTr="00B43396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0F4777" w14:textId="77777777" w:rsidR="00752196" w:rsidRPr="00BC0026" w:rsidRDefault="00752196" w:rsidP="00B43396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3585C3" w14:textId="77777777" w:rsidR="00752196" w:rsidRPr="00BC0026" w:rsidRDefault="00752196" w:rsidP="00B43396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94209" w14:textId="77777777" w:rsidR="00752196" w:rsidRPr="00BC0026" w:rsidRDefault="00752196" w:rsidP="00B43396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752196" w:rsidRPr="00BC0026" w14:paraId="5EE4A7D5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D8D96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D72F5" w14:textId="77777777" w:rsidR="00752196" w:rsidRPr="00BC0026" w:rsidRDefault="00752196" w:rsidP="00B4339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220FF513" w14:textId="77777777" w:rsidR="00752196" w:rsidRPr="00BC0026" w:rsidRDefault="00752196" w:rsidP="00B43396">
            <w:pPr>
              <w:pStyle w:val="TAL"/>
              <w:rPr>
                <w:rFonts w:cs="Arial"/>
                <w:szCs w:val="18"/>
              </w:rPr>
            </w:pPr>
          </w:p>
          <w:p w14:paraId="5939AC19" w14:textId="77777777" w:rsidR="00752196" w:rsidRPr="00BC0026" w:rsidRDefault="00752196" w:rsidP="00B43396">
            <w:pPr>
              <w:pStyle w:val="TAL"/>
            </w:pPr>
            <w:r>
              <w:t>a</w:t>
            </w:r>
            <w:r w:rsidRPr="00BC0026">
              <w:t>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8C1EE4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E89C234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5EC39A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6BAF2E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C3B72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F1660D" w14:textId="77777777" w:rsidR="00752196" w:rsidRPr="00BC0026" w:rsidRDefault="00752196" w:rsidP="00B43396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752196" w:rsidRPr="00BC0026" w14:paraId="718ECF2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78F8B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1A6FF6" w14:textId="77777777" w:rsidR="00752196" w:rsidRPr="00BC0026" w:rsidRDefault="00752196" w:rsidP="00B43396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5E724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3FC12173" w14:textId="77777777" w:rsidR="00752196" w:rsidRPr="00BC0026" w:rsidRDefault="0075219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F2D1CA7" w14:textId="77777777" w:rsidR="00752196" w:rsidRPr="00BC0026" w:rsidRDefault="0075219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0B137BE" w14:textId="77777777" w:rsidR="00752196" w:rsidRPr="00BC0026" w:rsidRDefault="0075219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9B43E48" w14:textId="77777777" w:rsidR="00752196" w:rsidRPr="00BC0026" w:rsidRDefault="0075219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C603DC" w14:textId="77777777" w:rsidR="00752196" w:rsidRPr="00BC0026" w:rsidRDefault="00752196" w:rsidP="00B43396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752196" w:rsidRPr="00BC0026" w14:paraId="7F5E0330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AD3EBF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CCE60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5FA1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3CA712B3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085438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37C7E7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0C6EC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A029012" w14:textId="77777777" w:rsidR="00752196" w:rsidRPr="00BC0026" w:rsidRDefault="00752196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4B66DAB8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D43EB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137566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38B9A88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</w:p>
          <w:p w14:paraId="1DB40A08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>
              <w:t>a</w:t>
            </w:r>
            <w:r w:rsidRPr="00BC0026">
              <w:t>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F1985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356E2DB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EDD168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2B630B4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277464E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4D0DACE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752196" w:rsidRPr="00BC0026" w14:paraId="776C7FAD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19312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D3E54B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3F103A39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</w:p>
          <w:p w14:paraId="6C967D96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645CDE5F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</w:p>
          <w:p w14:paraId="59CBDE84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45F64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752196" w:rsidRPr="00BC0026" w14:paraId="6C13EFA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6B15E6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33CA61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7E36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B0C8D9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B9F934B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3E2971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06CBF88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A0AD18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28775D9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DD661B" w14:textId="77777777" w:rsidR="00752196" w:rsidRPr="00BC0026" w:rsidDel="003743CE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A2F9A4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FEEA1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7827F9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4667DC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AF52486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986F6AE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B24E6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22C00F7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DB02A" w14:textId="77777777" w:rsidR="00752196" w:rsidRPr="00BC0026" w:rsidDel="003743CE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6BF3FA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BAAE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058BED4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79DB37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7FABE04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585481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CAEA36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7784E830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D5E82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F6FC1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0D2F0061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</w:p>
          <w:p w14:paraId="5F2E44BB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0F9C51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2AEC95D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13DE8DF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1B8595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E08569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6AF6A4" w14:textId="77777777" w:rsidR="00752196" w:rsidRPr="00BC0026" w:rsidRDefault="00752196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10A5678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C67E2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BA190C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0A5FDA4C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</w:p>
          <w:p w14:paraId="1A464FAE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a</w:t>
            </w:r>
            <w:r w:rsidRPr="00BC0026">
              <w:rPr>
                <w:lang w:eastAsia="zh-CN"/>
              </w:rPr>
              <w:t>llowed</w:t>
            </w:r>
            <w:r>
              <w:rPr>
                <w:lang w:eastAsia="zh-CN"/>
              </w:rPr>
              <w:t>V</w:t>
            </w:r>
            <w:r w:rsidRPr="00BC0026">
              <w:rPr>
                <w:lang w:eastAsia="zh-CN"/>
              </w:rPr>
              <w:t>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6B9749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897938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A036AE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27DC21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434C623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A218F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2674F070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12957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BC825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A0F9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269570D2" w14:textId="0DC7959F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6" w:author="Ericsson user 1" w:date="2024-09-26T11:18:00Z">
              <w:r w:rsidDel="00640B77">
                <w:rPr>
                  <w:rFonts w:ascii="Arial" w:hAnsi="Arial" w:cs="Arial"/>
                  <w:sz w:val="18"/>
                  <w:szCs w:val="18"/>
                  <w:lang w:eastAsia="zh-CN"/>
                </w:rPr>
                <w:delText>0..</w:delText>
              </w:r>
            </w:del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E15F51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68542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C719CCF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D998AF7" w14:textId="77777777" w:rsidR="00752196" w:rsidRPr="00BC0026" w:rsidRDefault="00752196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466E9DB5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8AFD5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E7297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613F0091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</w:p>
          <w:p w14:paraId="4905A24D" w14:textId="77777777" w:rsidR="00752196" w:rsidRPr="00BC0026" w:rsidRDefault="00752196" w:rsidP="00B43396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783045D3" w14:textId="77777777" w:rsidR="00752196" w:rsidRPr="00BC0026" w:rsidRDefault="00752196" w:rsidP="00B43396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6EF3B865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5E791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2C1564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E18C3C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1A9FA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36B89BB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F8FB062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4C1777BB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A4F735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C668B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E6EED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D6569D3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6999493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CE5ABD5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1FE01D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89876EF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5F847C3D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5910A8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0E10F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6E91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7C9261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AC7418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929DDF2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63430BB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B3E490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23082750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F232C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154839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0624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347717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6D8F876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CC0A7F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5F8FBE2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E3F3A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1BBD9427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D8FE75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A6928A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508F4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639553C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2BC1A5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4A562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FD860B2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B028BE5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0C51DFC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E96C57" w14:textId="77777777" w:rsidR="00752196" w:rsidRPr="00BC0026" w:rsidRDefault="00752196" w:rsidP="00B43396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EE2D14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44528C" w14:textId="77777777" w:rsidR="00752196" w:rsidRPr="00BC0026" w:rsidRDefault="0075219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0B1FAF7C" w14:textId="77777777" w:rsidR="00752196" w:rsidRPr="00BC0026" w:rsidRDefault="0075219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99BEDBB" w14:textId="77777777" w:rsidR="00752196" w:rsidRPr="00BC0026" w:rsidRDefault="0075219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DFBF5ED" w14:textId="77777777" w:rsidR="00752196" w:rsidRPr="00BC0026" w:rsidRDefault="0075219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6165A84" w14:textId="77777777" w:rsidR="00752196" w:rsidRPr="00BC0026" w:rsidRDefault="0075219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9B567E" w14:textId="77777777" w:rsidR="00752196" w:rsidRPr="00BC0026" w:rsidRDefault="0075219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61359869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21A53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8BDDE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8ADB6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60D0491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C752CA1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63E035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413EFC2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BE1D1A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79C5971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24E7AF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D901DD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9343B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752196" w:rsidRPr="00BC0026" w14:paraId="4E6F0B7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418401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71D495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53723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67511FD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E3F6B2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1FD734E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3D5886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379B05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752196" w:rsidRPr="00BC0026" w14:paraId="36A6CC50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8C45B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199E4" w14:textId="77777777" w:rsidR="00752196" w:rsidRPr="00BC0026" w:rsidRDefault="00752196" w:rsidP="00B4339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73E9C0ED" w14:textId="77777777" w:rsidR="00752196" w:rsidRPr="00BC0026" w:rsidRDefault="00752196" w:rsidP="00B43396">
            <w:pPr>
              <w:pStyle w:val="TAL"/>
              <w:rPr>
                <w:rFonts w:cs="Arial"/>
                <w:szCs w:val="18"/>
              </w:rPr>
            </w:pPr>
          </w:p>
          <w:p w14:paraId="699B4319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>
              <w:t>a</w:t>
            </w:r>
            <w:r w:rsidRPr="00BC0026">
              <w:t>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A11CB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43947F3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8A1FC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1F0E6EF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1D8450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DCEE1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45C60481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F8D861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1D2D5" w14:textId="77777777" w:rsidR="00752196" w:rsidRPr="00BC0026" w:rsidRDefault="00752196" w:rsidP="00B4339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22E2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4CC1D39B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2DFACB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9F0AB7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EDB6D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A8B1C35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55F2DFF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A7AE64" w14:textId="77777777" w:rsidR="00752196" w:rsidRPr="00BC0026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A10E4" w14:textId="77777777" w:rsidR="00752196" w:rsidRPr="00BC0026" w:rsidRDefault="00752196" w:rsidP="00B4339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6B725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156CE8C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E29CD3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4B28B0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8D43E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73724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4615DA3D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86B615" w14:textId="77777777" w:rsidR="00752196" w:rsidRPr="008F159A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043C0B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5802181" w14:textId="77777777" w:rsidR="00752196" w:rsidRPr="00BC0026" w:rsidRDefault="00752196" w:rsidP="00B43396">
            <w:pPr>
              <w:pStyle w:val="TAL"/>
              <w:rPr>
                <w:color w:val="000000"/>
              </w:rPr>
            </w:pPr>
          </w:p>
          <w:p w14:paraId="3F920B7C" w14:textId="77777777" w:rsidR="00752196" w:rsidRDefault="00752196" w:rsidP="00B43396">
            <w:pPr>
              <w:pStyle w:val="TAL"/>
              <w:rPr>
                <w:color w:val="000000"/>
              </w:rPr>
            </w:pPr>
            <w:r>
              <w:t>a</w:t>
            </w:r>
            <w:r w:rsidRPr="00BC0026">
              <w:t>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CF61A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0EE2E43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159FEE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95A7FB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5A38E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C44CA69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52196" w:rsidRPr="00BC0026" w14:paraId="4AE1FF58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62238F" w14:textId="77777777" w:rsidR="00752196" w:rsidRPr="008F159A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FB1725" w14:textId="77777777" w:rsidR="00752196" w:rsidRPr="0061649B" w:rsidRDefault="0075219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75B39305" w14:textId="77777777" w:rsidR="00752196" w:rsidRPr="0061649B" w:rsidRDefault="0075219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51C29F2" w14:textId="77777777" w:rsidR="00752196" w:rsidRDefault="00752196" w:rsidP="00B43396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1EE86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27A85AB4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AC84EF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5747A9F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0910FA4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811B88F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752196" w:rsidRPr="00BC0026" w14:paraId="6EFEDBBC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0DB20D" w14:textId="77777777" w:rsidR="00752196" w:rsidRPr="008F159A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489D2" w14:textId="77777777" w:rsidR="00752196" w:rsidRPr="0061649B" w:rsidRDefault="0075219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CD802C0" w14:textId="77777777" w:rsidR="00752196" w:rsidRPr="0061649B" w:rsidRDefault="0075219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5EE41D6" w14:textId="77777777" w:rsidR="00752196" w:rsidRPr="0061649B" w:rsidRDefault="0075219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30609086" w14:textId="77777777" w:rsidR="00752196" w:rsidRPr="0061649B" w:rsidRDefault="0075219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03954019" w14:textId="77777777" w:rsidR="00752196" w:rsidRPr="0061649B" w:rsidRDefault="0075219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FC8A347" w14:textId="77777777" w:rsidR="00752196" w:rsidRPr="0061649B" w:rsidRDefault="0075219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F2C8402" w14:textId="77777777" w:rsidR="00752196" w:rsidRPr="0061649B" w:rsidRDefault="0075219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9D0F076" w14:textId="77777777" w:rsidR="00752196" w:rsidRDefault="00752196" w:rsidP="00B43396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A58708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7C39FF2A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7FEF67A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B4288D9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288E790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286D89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752196" w:rsidRPr="00BC0026" w14:paraId="72966C83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0B9A0" w14:textId="77777777" w:rsidR="00752196" w:rsidRPr="008F159A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E128E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4BAACD9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</w:p>
          <w:p w14:paraId="4885E3D0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53817A61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</w:p>
          <w:p w14:paraId="2940B095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31C319B3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</w:p>
          <w:p w14:paraId="24BDAC24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1B8198D4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</w:p>
          <w:p w14:paraId="55D0B5E3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42DE9A22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</w:p>
          <w:p w14:paraId="70CBEDEE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5A73ACA9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2B3AA23" w14:textId="77777777" w:rsidR="00752196" w:rsidRPr="0061649B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6192B2EA" w14:textId="77777777" w:rsidR="00752196" w:rsidRDefault="00752196" w:rsidP="00B43396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E6AFAC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3EE2C34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22B51B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8AD46F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04511D" w14:textId="77777777" w:rsidR="00752196" w:rsidRPr="00004EC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A86E25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752196" w:rsidRPr="00BC0026" w14:paraId="094D5C2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CDCD16" w14:textId="77777777" w:rsidR="00752196" w:rsidRPr="00A668A3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418341" w14:textId="77777777" w:rsidR="00752196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552A5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D504B58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C677325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7B915C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2863EA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31D6235" w14:textId="77777777" w:rsidR="00752196" w:rsidRPr="0061649B" w:rsidRDefault="0075219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79F744FF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D60AC7" w14:textId="77777777" w:rsidR="00752196" w:rsidRPr="00A668A3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86BBA" w14:textId="77777777" w:rsidR="00752196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F9AD16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6722220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393E623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F0B59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742D44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FF94C76" w14:textId="77777777" w:rsidR="00752196" w:rsidRPr="0061649B" w:rsidRDefault="0075219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0C3AA6E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EEDB0" w14:textId="77777777" w:rsidR="00752196" w:rsidRPr="00A668A3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146F1" w14:textId="77777777" w:rsidR="00752196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B4267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30F1B66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9AD174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F6207D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ED47005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DA3546" w14:textId="77777777" w:rsidR="00752196" w:rsidRPr="0061649B" w:rsidRDefault="0075219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2196" w:rsidRPr="00BC0026" w14:paraId="5D47671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0E785" w14:textId="77777777" w:rsidR="00752196" w:rsidRPr="00A668A3" w:rsidRDefault="0075219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EB4BB" w14:textId="77777777" w:rsidR="00752196" w:rsidRDefault="0075219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48347D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5F126EFC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1388FA3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1EB551A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C2CAE12" w14:textId="77777777" w:rsidR="00752196" w:rsidRPr="00BC0026" w:rsidRDefault="0075219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1ECA65" w14:textId="77777777" w:rsidR="00752196" w:rsidRPr="0061649B" w:rsidRDefault="0075219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74A0A56" w14:textId="77777777" w:rsidR="00752196" w:rsidRPr="00BC0026" w:rsidRDefault="00752196" w:rsidP="00752196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3D5" w14:paraId="055360C6" w14:textId="77777777" w:rsidTr="000749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CFF0BD" w14:textId="04C6CA07" w:rsidR="00B933D5" w:rsidRDefault="00B933D5" w:rsidP="00074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AB444CC" w14:textId="77777777" w:rsidR="00B933D5" w:rsidRDefault="00B933D5" w:rsidP="00B933D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9586F" w14:textId="77777777" w:rsidR="00A46F86" w:rsidRDefault="00A46F86">
      <w:r>
        <w:separator/>
      </w:r>
    </w:p>
  </w:endnote>
  <w:endnote w:type="continuationSeparator" w:id="0">
    <w:p w14:paraId="44F34F78" w14:textId="77777777" w:rsidR="00A46F86" w:rsidRDefault="00A46F86">
      <w:r>
        <w:continuationSeparator/>
      </w:r>
    </w:p>
  </w:endnote>
  <w:endnote w:type="continuationNotice" w:id="1">
    <w:p w14:paraId="41169BCB" w14:textId="77777777" w:rsidR="00A46F86" w:rsidRDefault="00A46F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6B32" w14:textId="77777777" w:rsidR="00A46F86" w:rsidRDefault="00A46F86">
      <w:r>
        <w:separator/>
      </w:r>
    </w:p>
  </w:footnote>
  <w:footnote w:type="continuationSeparator" w:id="0">
    <w:p w14:paraId="6ED77ACB" w14:textId="77777777" w:rsidR="00A46F86" w:rsidRDefault="00A46F86">
      <w:r>
        <w:continuationSeparator/>
      </w:r>
    </w:p>
  </w:footnote>
  <w:footnote w:type="continuationNotice" w:id="1">
    <w:p w14:paraId="0AD84A88" w14:textId="77777777" w:rsidR="00A46F86" w:rsidRDefault="00A46F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61969930">
    <w:abstractNumId w:val="11"/>
  </w:num>
  <w:num w:numId="8" w16cid:durableId="424762385">
    <w:abstractNumId w:val="18"/>
  </w:num>
  <w:num w:numId="9" w16cid:durableId="585724931">
    <w:abstractNumId w:val="21"/>
  </w:num>
  <w:num w:numId="10" w16cid:durableId="561403535">
    <w:abstractNumId w:val="22"/>
  </w:num>
  <w:num w:numId="11" w16cid:durableId="258294120">
    <w:abstractNumId w:val="13"/>
  </w:num>
  <w:num w:numId="12" w16cid:durableId="2048679537">
    <w:abstractNumId w:val="16"/>
  </w:num>
  <w:num w:numId="13" w16cid:durableId="363482046">
    <w:abstractNumId w:val="19"/>
  </w:num>
  <w:num w:numId="14" w16cid:durableId="507060752">
    <w:abstractNumId w:val="20"/>
  </w:num>
  <w:num w:numId="15" w16cid:durableId="1914005929">
    <w:abstractNumId w:val="9"/>
  </w:num>
  <w:num w:numId="16" w16cid:durableId="1102069288">
    <w:abstractNumId w:val="7"/>
  </w:num>
  <w:num w:numId="17" w16cid:durableId="1795832916">
    <w:abstractNumId w:val="6"/>
  </w:num>
  <w:num w:numId="18" w16cid:durableId="393898285">
    <w:abstractNumId w:val="5"/>
  </w:num>
  <w:num w:numId="19" w16cid:durableId="60835739">
    <w:abstractNumId w:val="4"/>
  </w:num>
  <w:num w:numId="20" w16cid:durableId="209001179">
    <w:abstractNumId w:val="3"/>
  </w:num>
  <w:num w:numId="21" w16cid:durableId="222758541">
    <w:abstractNumId w:val="8"/>
  </w:num>
  <w:num w:numId="22" w16cid:durableId="34082619">
    <w:abstractNumId w:val="14"/>
  </w:num>
  <w:num w:numId="23" w16cid:durableId="166254255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4023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3CD"/>
    <w:rsid w:val="00022E4A"/>
    <w:rsid w:val="00036149"/>
    <w:rsid w:val="0006053B"/>
    <w:rsid w:val="00071888"/>
    <w:rsid w:val="000729D8"/>
    <w:rsid w:val="000749BE"/>
    <w:rsid w:val="00077BBE"/>
    <w:rsid w:val="000A6394"/>
    <w:rsid w:val="000B7FED"/>
    <w:rsid w:val="000C038A"/>
    <w:rsid w:val="000C6598"/>
    <w:rsid w:val="000D44B3"/>
    <w:rsid w:val="000E014D"/>
    <w:rsid w:val="000E2A0B"/>
    <w:rsid w:val="00104038"/>
    <w:rsid w:val="001153A6"/>
    <w:rsid w:val="00145D43"/>
    <w:rsid w:val="00192C46"/>
    <w:rsid w:val="001A08B3"/>
    <w:rsid w:val="001A2E30"/>
    <w:rsid w:val="001A7B60"/>
    <w:rsid w:val="001B52F0"/>
    <w:rsid w:val="001B7A65"/>
    <w:rsid w:val="001C5E14"/>
    <w:rsid w:val="001E293E"/>
    <w:rsid w:val="001E41F3"/>
    <w:rsid w:val="001F3DB8"/>
    <w:rsid w:val="00216E39"/>
    <w:rsid w:val="0026004D"/>
    <w:rsid w:val="00262F0A"/>
    <w:rsid w:val="002640DD"/>
    <w:rsid w:val="00267CD3"/>
    <w:rsid w:val="002733B5"/>
    <w:rsid w:val="00275D12"/>
    <w:rsid w:val="00284FEB"/>
    <w:rsid w:val="002860C4"/>
    <w:rsid w:val="002869ED"/>
    <w:rsid w:val="002B5741"/>
    <w:rsid w:val="002C5A23"/>
    <w:rsid w:val="002E472E"/>
    <w:rsid w:val="002F1C0F"/>
    <w:rsid w:val="002F5BEA"/>
    <w:rsid w:val="00305409"/>
    <w:rsid w:val="00310E12"/>
    <w:rsid w:val="003123C2"/>
    <w:rsid w:val="0034108E"/>
    <w:rsid w:val="003609EF"/>
    <w:rsid w:val="0036231A"/>
    <w:rsid w:val="00374DD4"/>
    <w:rsid w:val="003774E4"/>
    <w:rsid w:val="003A49CB"/>
    <w:rsid w:val="003E1A36"/>
    <w:rsid w:val="003F38D8"/>
    <w:rsid w:val="00410371"/>
    <w:rsid w:val="004242F1"/>
    <w:rsid w:val="004271E9"/>
    <w:rsid w:val="004323DE"/>
    <w:rsid w:val="0044178B"/>
    <w:rsid w:val="004A52C6"/>
    <w:rsid w:val="004B2F0F"/>
    <w:rsid w:val="004B75B7"/>
    <w:rsid w:val="004B7862"/>
    <w:rsid w:val="004D1D31"/>
    <w:rsid w:val="004F2CBA"/>
    <w:rsid w:val="005009D9"/>
    <w:rsid w:val="0051580D"/>
    <w:rsid w:val="00516BFC"/>
    <w:rsid w:val="00547111"/>
    <w:rsid w:val="00552668"/>
    <w:rsid w:val="00552BCA"/>
    <w:rsid w:val="0056060A"/>
    <w:rsid w:val="00563F19"/>
    <w:rsid w:val="005658F2"/>
    <w:rsid w:val="00570E80"/>
    <w:rsid w:val="005773EF"/>
    <w:rsid w:val="00585775"/>
    <w:rsid w:val="00592D74"/>
    <w:rsid w:val="005C1F75"/>
    <w:rsid w:val="005D6EAF"/>
    <w:rsid w:val="005D7E91"/>
    <w:rsid w:val="005E2C44"/>
    <w:rsid w:val="005F64D2"/>
    <w:rsid w:val="00621188"/>
    <w:rsid w:val="006257ED"/>
    <w:rsid w:val="00633F2F"/>
    <w:rsid w:val="00635E10"/>
    <w:rsid w:val="00640B77"/>
    <w:rsid w:val="00654AF9"/>
    <w:rsid w:val="0065536E"/>
    <w:rsid w:val="00665C47"/>
    <w:rsid w:val="006674B0"/>
    <w:rsid w:val="006755AA"/>
    <w:rsid w:val="0068622F"/>
    <w:rsid w:val="00695808"/>
    <w:rsid w:val="00695FA2"/>
    <w:rsid w:val="006A3382"/>
    <w:rsid w:val="006B32E5"/>
    <w:rsid w:val="006B46FB"/>
    <w:rsid w:val="006E170F"/>
    <w:rsid w:val="006E21FB"/>
    <w:rsid w:val="007100B2"/>
    <w:rsid w:val="0074251A"/>
    <w:rsid w:val="00752196"/>
    <w:rsid w:val="00785599"/>
    <w:rsid w:val="00792342"/>
    <w:rsid w:val="007977A8"/>
    <w:rsid w:val="00797FCD"/>
    <w:rsid w:val="007B512A"/>
    <w:rsid w:val="007B7D4B"/>
    <w:rsid w:val="007C2097"/>
    <w:rsid w:val="007C68BE"/>
    <w:rsid w:val="007D6A07"/>
    <w:rsid w:val="007F7259"/>
    <w:rsid w:val="008040A8"/>
    <w:rsid w:val="00813E21"/>
    <w:rsid w:val="0082667C"/>
    <w:rsid w:val="008279FA"/>
    <w:rsid w:val="008626E7"/>
    <w:rsid w:val="00870EE7"/>
    <w:rsid w:val="00880A55"/>
    <w:rsid w:val="008863B9"/>
    <w:rsid w:val="008A45A6"/>
    <w:rsid w:val="008B7764"/>
    <w:rsid w:val="008D39FE"/>
    <w:rsid w:val="008E0ACA"/>
    <w:rsid w:val="008E57E0"/>
    <w:rsid w:val="008F3789"/>
    <w:rsid w:val="008F4B9E"/>
    <w:rsid w:val="008F686C"/>
    <w:rsid w:val="009148DE"/>
    <w:rsid w:val="00937E5D"/>
    <w:rsid w:val="00941E30"/>
    <w:rsid w:val="009777D9"/>
    <w:rsid w:val="0098253A"/>
    <w:rsid w:val="00991B88"/>
    <w:rsid w:val="009A5753"/>
    <w:rsid w:val="009A579D"/>
    <w:rsid w:val="009B75B3"/>
    <w:rsid w:val="009D2E0F"/>
    <w:rsid w:val="009E3297"/>
    <w:rsid w:val="009F734F"/>
    <w:rsid w:val="00A1069F"/>
    <w:rsid w:val="00A246B6"/>
    <w:rsid w:val="00A46F86"/>
    <w:rsid w:val="00A47E70"/>
    <w:rsid w:val="00A50CF0"/>
    <w:rsid w:val="00A56212"/>
    <w:rsid w:val="00A641A3"/>
    <w:rsid w:val="00A7671C"/>
    <w:rsid w:val="00AA03E1"/>
    <w:rsid w:val="00AA2CBC"/>
    <w:rsid w:val="00AB2696"/>
    <w:rsid w:val="00AC5820"/>
    <w:rsid w:val="00AD1CD8"/>
    <w:rsid w:val="00AE5DD8"/>
    <w:rsid w:val="00AF2CD9"/>
    <w:rsid w:val="00B13F88"/>
    <w:rsid w:val="00B258BB"/>
    <w:rsid w:val="00B67B97"/>
    <w:rsid w:val="00B722D8"/>
    <w:rsid w:val="00B73D36"/>
    <w:rsid w:val="00B74C83"/>
    <w:rsid w:val="00B933D5"/>
    <w:rsid w:val="00B968C8"/>
    <w:rsid w:val="00BA3EC5"/>
    <w:rsid w:val="00BA51D9"/>
    <w:rsid w:val="00BB5DFC"/>
    <w:rsid w:val="00BD279D"/>
    <w:rsid w:val="00BD6BB8"/>
    <w:rsid w:val="00BE38D8"/>
    <w:rsid w:val="00BF27A2"/>
    <w:rsid w:val="00C05DDB"/>
    <w:rsid w:val="00C12D8A"/>
    <w:rsid w:val="00C42655"/>
    <w:rsid w:val="00C45649"/>
    <w:rsid w:val="00C61A91"/>
    <w:rsid w:val="00C62CE4"/>
    <w:rsid w:val="00C66BA2"/>
    <w:rsid w:val="00C95985"/>
    <w:rsid w:val="00CA6585"/>
    <w:rsid w:val="00CC5026"/>
    <w:rsid w:val="00CC68D0"/>
    <w:rsid w:val="00CF34B5"/>
    <w:rsid w:val="00CF5C18"/>
    <w:rsid w:val="00CF7A13"/>
    <w:rsid w:val="00D03F9A"/>
    <w:rsid w:val="00D06D51"/>
    <w:rsid w:val="00D24991"/>
    <w:rsid w:val="00D3240E"/>
    <w:rsid w:val="00D50255"/>
    <w:rsid w:val="00D61507"/>
    <w:rsid w:val="00D66520"/>
    <w:rsid w:val="00DA55EF"/>
    <w:rsid w:val="00DA7184"/>
    <w:rsid w:val="00DE1A99"/>
    <w:rsid w:val="00DE34CF"/>
    <w:rsid w:val="00DF5418"/>
    <w:rsid w:val="00E054E2"/>
    <w:rsid w:val="00E13F3D"/>
    <w:rsid w:val="00E34898"/>
    <w:rsid w:val="00E37CAA"/>
    <w:rsid w:val="00E5715A"/>
    <w:rsid w:val="00E92530"/>
    <w:rsid w:val="00E939B9"/>
    <w:rsid w:val="00EA390A"/>
    <w:rsid w:val="00EB09B7"/>
    <w:rsid w:val="00EE0E9C"/>
    <w:rsid w:val="00EE51D6"/>
    <w:rsid w:val="00EE7D7C"/>
    <w:rsid w:val="00EF718E"/>
    <w:rsid w:val="00F01566"/>
    <w:rsid w:val="00F21DB6"/>
    <w:rsid w:val="00F25D98"/>
    <w:rsid w:val="00F300FB"/>
    <w:rsid w:val="00F43855"/>
    <w:rsid w:val="00F522E2"/>
    <w:rsid w:val="00F53069"/>
    <w:rsid w:val="00F60650"/>
    <w:rsid w:val="00F74124"/>
    <w:rsid w:val="00FB6386"/>
    <w:rsid w:val="00FD487A"/>
    <w:rsid w:val="00FE16F1"/>
    <w:rsid w:val="00FE1C6C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93DBE18-8689-49AC-A177-B19A1E342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D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71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A718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4B9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52196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75219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5219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19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52196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75219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75219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5219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219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521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7521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219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752196"/>
    <w:rPr>
      <w:lang w:eastAsia="en-US"/>
    </w:rPr>
  </w:style>
  <w:style w:type="character" w:customStyle="1" w:styleId="B1Car">
    <w:name w:val="B1+ Car"/>
    <w:link w:val="B1"/>
    <w:rsid w:val="0075219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752196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521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219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52196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2196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752196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219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521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75219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5219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75219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E697AE-BE9D-4E0A-AB75-9A95A80EA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F26181-ADFF-457B-B629-55F65C9E37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DBD4AC-607D-4A54-B9E8-FD06CD5FF5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5</Pages>
  <Words>1699</Words>
  <Characters>9689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104</cp:revision>
  <cp:lastPrinted>1900-01-01T08:00:00Z</cp:lastPrinted>
  <dcterms:created xsi:type="dcterms:W3CDTF">2020-02-03T08:32:00Z</dcterms:created>
  <dcterms:modified xsi:type="dcterms:W3CDTF">2024-10-04T13:25:00Z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